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346B" w:rsidRDefault="00D0346B">
      <w:pPr>
        <w:rPr>
          <w:sz w:val="2"/>
          <w:szCs w:val="2"/>
        </w:rPr>
      </w:pPr>
      <w:r w:rsidRPr="00142457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1pt;height:711pt">
            <v:imagedata r:id="rId4" o:title=""/>
          </v:shape>
        </w:pict>
      </w:r>
      <w:r>
        <w:br w:type="page"/>
      </w:r>
    </w:p>
    <w:p w:rsidR="00D0346B" w:rsidRPr="00142457" w:rsidRDefault="00D0346B">
      <w:pPr>
        <w:rPr>
          <w:sz w:val="2"/>
          <w:szCs w:val="2"/>
          <w:lang w:val="ru-RU"/>
        </w:rPr>
      </w:pPr>
      <w:r w:rsidRPr="00D36F1B">
        <w:rPr>
          <w:noProof/>
          <w:lang w:val="ru-RU" w:eastAsia="ru-RU"/>
        </w:rPr>
        <w:pict>
          <v:shape id="Рисунок 2" o:spid="_x0000_i1026" type="#_x0000_t75" style="width:520.5pt;height:714pt;visibility:visible">
            <v:imagedata r:id="rId5" o:title=""/>
          </v:shape>
        </w:pict>
      </w:r>
      <w:r w:rsidRPr="00142457">
        <w:rPr>
          <w:lang w:val="ru-RU"/>
        </w:rPr>
        <w:br w:type="page"/>
      </w:r>
    </w:p>
    <w:p w:rsidR="00D0346B" w:rsidRDefault="00D0346B">
      <w:pPr>
        <w:rPr>
          <w:sz w:val="2"/>
          <w:szCs w:val="2"/>
        </w:rPr>
      </w:pPr>
      <w:r w:rsidRPr="00142457">
        <w:pict>
          <v:shape id="_x0000_i1027" type="#_x0000_t75" style="width:522pt;height:715.5pt">
            <v:imagedata r:id="rId6" o:title=""/>
          </v:shape>
        </w:pict>
      </w: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5"/>
        <w:gridCol w:w="490"/>
        <w:gridCol w:w="1472"/>
        <w:gridCol w:w="1740"/>
        <w:gridCol w:w="4806"/>
        <w:gridCol w:w="967"/>
      </w:tblGrid>
      <w:tr w:rsidR="00D0346B" w:rsidRPr="007E48E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rPr>
                <w:sz w:val="16"/>
                <w:szCs w:val="16"/>
              </w:rPr>
            </w:pPr>
            <w:r w:rsidRPr="007E48E3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D0346B" w:rsidRPr="007E48E3" w:rsidRDefault="00D0346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7E48E3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D0346B" w:rsidRPr="0014245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0346B" w:rsidRPr="0014245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формирование теоретических основ геоэкологического и экологического проектирования и навыков использования принципов и методов проведения государственной экологической экспертизы на основе действующего законодательства.</w:t>
            </w:r>
          </w:p>
        </w:tc>
      </w:tr>
      <w:tr w:rsidR="00D0346B" w:rsidRPr="007E48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D0346B" w:rsidRPr="00142457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осмысление значимости экологического проектирование и экспертизы как основных инструментов превентивного экологического контроля - необходимых элементов экологической политики, которые предназначены для предупреждения нежелательных экологических последствий деятельности и усиления контрольных функций государства в области природопользования и охраны окружающей среды.</w:t>
            </w:r>
          </w:p>
        </w:tc>
      </w:tr>
      <w:tr w:rsidR="00D0346B" w:rsidRPr="0014245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системой междисциплинарных научно-теоретических, нормативно-правовых, практико- ориентированных знаний и способов деятельности в области экологического проектирования и экспертизы, обеспечивающих навыки экспертной работы и экологического проектирования.</w:t>
            </w:r>
          </w:p>
        </w:tc>
      </w:tr>
      <w:tr w:rsidR="00D0346B" w:rsidRPr="0014245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профессионально-личностных качеств, связанных с ответственностью в прогнозировании изменений окружающей среды на различных этапах реализации проектов, способностью самостоятельного анализа проектов и материалов экологических экспертиз.</w:t>
            </w:r>
          </w:p>
        </w:tc>
      </w:tr>
      <w:tr w:rsidR="00D0346B" w:rsidRPr="00142457">
        <w:trPr>
          <w:trHeight w:hRule="exact" w:val="277"/>
        </w:trPr>
        <w:tc>
          <w:tcPr>
            <w:tcW w:w="766" w:type="dxa"/>
          </w:tcPr>
          <w:p w:rsidR="00D0346B" w:rsidRPr="00142457" w:rsidRDefault="00D0346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0346B" w:rsidRPr="00142457" w:rsidRDefault="00D0346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0346B" w:rsidRPr="00142457" w:rsidRDefault="00D0346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0346B" w:rsidRPr="00142457" w:rsidRDefault="00D0346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0346B" w:rsidRPr="00142457" w:rsidRDefault="00D0346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0346B" w:rsidRPr="00142457" w:rsidRDefault="00D0346B">
            <w:pPr>
              <w:rPr>
                <w:lang w:val="ru-RU"/>
              </w:rPr>
            </w:pPr>
          </w:p>
        </w:tc>
      </w:tr>
      <w:tr w:rsidR="00D0346B" w:rsidRPr="0014245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0346B" w:rsidRPr="007E48E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</w:t>
            </w:r>
          </w:p>
        </w:tc>
      </w:tr>
      <w:tr w:rsidR="00D0346B" w:rsidRPr="0014245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0346B" w:rsidRPr="0014245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учебной дисциплины обучающийся должен иметь знания с предыдущего уровня образования, а также знания дисциплин:</w:t>
            </w:r>
          </w:p>
        </w:tc>
      </w:tr>
      <w:tr w:rsidR="00D0346B" w:rsidRPr="007E48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Экодиагностика состояния окружающей среды</w:t>
            </w:r>
          </w:p>
        </w:tc>
      </w:tr>
      <w:tr w:rsidR="00D0346B" w:rsidRPr="001424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организации профессиональной деятельности</w:t>
            </w:r>
          </w:p>
        </w:tc>
      </w:tr>
      <w:tr w:rsidR="00D0346B" w:rsidRPr="007E48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 работа</w:t>
            </w:r>
          </w:p>
        </w:tc>
      </w:tr>
      <w:tr w:rsidR="00D0346B" w:rsidRPr="001424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Модуль 2. Современные методы исследования и интерпретации экологической информации</w:t>
            </w:r>
          </w:p>
        </w:tc>
      </w:tr>
      <w:tr w:rsidR="00D0346B" w:rsidRPr="001424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Диагностирование состояния и планирование мероприятий по охране окружающей среды</w:t>
            </w:r>
          </w:p>
        </w:tc>
      </w:tr>
      <w:tr w:rsidR="00D0346B" w:rsidRPr="007E48E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Экодиагностика состояния окружающей среды</w:t>
            </w:r>
          </w:p>
        </w:tc>
      </w:tr>
      <w:tr w:rsidR="00D0346B" w:rsidRPr="0014245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0346B" w:rsidRPr="007E48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Региональные проблемы экологического образования</w:t>
            </w:r>
          </w:p>
        </w:tc>
      </w:tr>
      <w:tr w:rsidR="00D0346B" w:rsidRPr="007E48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 технологии экологического образования</w:t>
            </w:r>
          </w:p>
        </w:tc>
      </w:tr>
      <w:tr w:rsidR="00D0346B" w:rsidRPr="001424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Научно-теоретические и прикладные аспекты оценки воздействия на окружающую среду</w:t>
            </w:r>
          </w:p>
        </w:tc>
      </w:tr>
      <w:tr w:rsidR="00D0346B" w:rsidRPr="007E48E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Геоэкологическое сопровождение проектов</w:t>
            </w:r>
          </w:p>
        </w:tc>
      </w:tr>
      <w:tr w:rsidR="00D0346B" w:rsidRPr="007E48E3">
        <w:trPr>
          <w:trHeight w:hRule="exact" w:val="277"/>
        </w:trPr>
        <w:tc>
          <w:tcPr>
            <w:tcW w:w="766" w:type="dxa"/>
          </w:tcPr>
          <w:p w:rsidR="00D0346B" w:rsidRPr="007E48E3" w:rsidRDefault="00D0346B"/>
        </w:tc>
        <w:tc>
          <w:tcPr>
            <w:tcW w:w="511" w:type="dxa"/>
          </w:tcPr>
          <w:p w:rsidR="00D0346B" w:rsidRPr="007E48E3" w:rsidRDefault="00D0346B"/>
        </w:tc>
        <w:tc>
          <w:tcPr>
            <w:tcW w:w="1560" w:type="dxa"/>
          </w:tcPr>
          <w:p w:rsidR="00D0346B" w:rsidRPr="007E48E3" w:rsidRDefault="00D0346B"/>
        </w:tc>
        <w:tc>
          <w:tcPr>
            <w:tcW w:w="1844" w:type="dxa"/>
          </w:tcPr>
          <w:p w:rsidR="00D0346B" w:rsidRPr="007E48E3" w:rsidRDefault="00D0346B"/>
        </w:tc>
        <w:tc>
          <w:tcPr>
            <w:tcW w:w="5104" w:type="dxa"/>
          </w:tcPr>
          <w:p w:rsidR="00D0346B" w:rsidRPr="007E48E3" w:rsidRDefault="00D0346B"/>
        </w:tc>
        <w:tc>
          <w:tcPr>
            <w:tcW w:w="993" w:type="dxa"/>
          </w:tcPr>
          <w:p w:rsidR="00D0346B" w:rsidRPr="007E48E3" w:rsidRDefault="00D0346B"/>
        </w:tc>
      </w:tr>
      <w:tr w:rsidR="00D0346B" w:rsidRPr="0014245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0346B" w:rsidRPr="0014245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ПК-3: владением основами проектирования, экспертно-аналитической деятельности и выполнения исследований с использованием современных подходов и методов, аппаратуры и вычислительных комплексов</w:t>
            </w:r>
          </w:p>
        </w:tc>
      </w:tr>
      <w:tr w:rsidR="00D0346B" w:rsidRPr="007E48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D0346B" w:rsidRPr="0014245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принципы построения объектов природо-охранного назначения; 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методы разработки конструкторской документации при проектировании объектов природоохранного назначения;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методы эколого- экономических расчетов при проекти-ровании природоохранных сооружений и мероприятий.</w:t>
            </w:r>
          </w:p>
        </w:tc>
      </w:tr>
      <w:tr w:rsidR="00D0346B" w:rsidRPr="0014245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принципы построения объектов природо-охранного назначения; 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методы разработки конструкторской документации при проектировании объектов природоохранного назначения;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методы эколого-экономических расчетов при проекти-ровании природоохранных сооружений и мероприятий</w:t>
            </w:r>
          </w:p>
        </w:tc>
      </w:tr>
      <w:tr w:rsidR="00D0346B" w:rsidRPr="0014245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принципы построения объектов природо-охранного назначения; 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</w:p>
        </w:tc>
      </w:tr>
      <w:tr w:rsidR="00D0346B" w:rsidRPr="007E48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D0346B" w:rsidRPr="0014245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учитывать влияние технических и эколого-экономических факторов на эффективность проектных решений; 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пользоваться проектно-конструкторской, экологической и пр. документацией; 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составлять и оформлять проектную документацию</w:t>
            </w:r>
          </w:p>
        </w:tc>
      </w:tr>
      <w:tr w:rsidR="00D0346B" w:rsidRPr="0014245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пользоваться проектно-конструкторской, экологической и пр. документацией;</w:t>
            </w:r>
          </w:p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составлять и оформлять проектную документацию</w:t>
            </w:r>
          </w:p>
        </w:tc>
      </w:tr>
      <w:tr w:rsidR="00D0346B" w:rsidRPr="0014245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составлять и оформлять проектную документацию</w:t>
            </w:r>
          </w:p>
        </w:tc>
      </w:tr>
      <w:tr w:rsidR="00D0346B" w:rsidRPr="007E48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D0346B" w:rsidRPr="0014245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основами проектирования и экспертно-аналитической деятельности при разработке природоохранных сооружений;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навыками самостоятельного овладения новыми знания-ми в области проектирования объектов природоохранного назначения</w:t>
            </w:r>
          </w:p>
        </w:tc>
      </w:tr>
      <w:tr w:rsidR="00D0346B" w:rsidRPr="00142457">
        <w:trPr>
          <w:trHeight w:hRule="exact" w:val="29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основами проектирования и экспертно-аналитической деятельности при разработке природоохранных</w:t>
            </w:r>
          </w:p>
        </w:tc>
      </w:tr>
    </w:tbl>
    <w:p w:rsidR="00D0346B" w:rsidRPr="00142457" w:rsidRDefault="00D0346B">
      <w:pPr>
        <w:rPr>
          <w:sz w:val="2"/>
          <w:szCs w:val="2"/>
          <w:lang w:val="ru-RU"/>
        </w:rPr>
      </w:pPr>
      <w:r w:rsidRPr="00142457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32"/>
        <w:gridCol w:w="198"/>
        <w:gridCol w:w="268"/>
        <w:gridCol w:w="3079"/>
        <w:gridCol w:w="937"/>
        <w:gridCol w:w="679"/>
        <w:gridCol w:w="1094"/>
        <w:gridCol w:w="1251"/>
        <w:gridCol w:w="659"/>
        <w:gridCol w:w="392"/>
        <w:gridCol w:w="951"/>
      </w:tblGrid>
      <w:tr w:rsidR="00D0346B" w:rsidRPr="007E48E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rPr>
                <w:sz w:val="16"/>
                <w:szCs w:val="16"/>
              </w:rPr>
            </w:pPr>
            <w:r w:rsidRPr="007E48E3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D0346B" w:rsidRPr="007E48E3" w:rsidRDefault="00D0346B"/>
        </w:tc>
        <w:tc>
          <w:tcPr>
            <w:tcW w:w="710" w:type="dxa"/>
          </w:tcPr>
          <w:p w:rsidR="00D0346B" w:rsidRPr="007E48E3" w:rsidRDefault="00D0346B"/>
        </w:tc>
        <w:tc>
          <w:tcPr>
            <w:tcW w:w="1135" w:type="dxa"/>
          </w:tcPr>
          <w:p w:rsidR="00D0346B" w:rsidRPr="007E48E3" w:rsidRDefault="00D0346B"/>
        </w:tc>
        <w:tc>
          <w:tcPr>
            <w:tcW w:w="1277" w:type="dxa"/>
          </w:tcPr>
          <w:p w:rsidR="00D0346B" w:rsidRPr="007E48E3" w:rsidRDefault="00D0346B"/>
        </w:tc>
        <w:tc>
          <w:tcPr>
            <w:tcW w:w="710" w:type="dxa"/>
          </w:tcPr>
          <w:p w:rsidR="00D0346B" w:rsidRPr="007E48E3" w:rsidRDefault="00D0346B"/>
        </w:tc>
        <w:tc>
          <w:tcPr>
            <w:tcW w:w="426" w:type="dxa"/>
          </w:tcPr>
          <w:p w:rsidR="00D0346B" w:rsidRPr="007E48E3" w:rsidRDefault="00D0346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7E48E3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D0346B" w:rsidRPr="0014245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сооружений, навыками  овладения новыми знания-ми в области проектирования объектов природоохранного назначения</w:t>
            </w:r>
          </w:p>
        </w:tc>
      </w:tr>
      <w:tr w:rsidR="00D0346B" w:rsidRPr="0014245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основами проектирования и экспертно-аналитической деятельности при разработке природоохранных сооружений</w:t>
            </w:r>
          </w:p>
        </w:tc>
      </w:tr>
      <w:tr w:rsidR="00D0346B" w:rsidRPr="0014245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D0346B" w:rsidRPr="007E48E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D0346B" w:rsidRPr="001424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виды и назначение природоохранных мероприятий,</w:t>
            </w:r>
          </w:p>
        </w:tc>
      </w:tr>
      <w:tr w:rsidR="00D0346B" w:rsidRPr="001424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технологию и принципы проектирования и внедрения объектов природоохранного назначения,</w:t>
            </w:r>
          </w:p>
        </w:tc>
      </w:tr>
      <w:tr w:rsidR="00D0346B" w:rsidRPr="0014245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нормативные требования к содержанию, проведению и оформлению типовых природоохранных мероприятий.</w:t>
            </w:r>
          </w:p>
        </w:tc>
      </w:tr>
      <w:tr w:rsidR="00D0346B" w:rsidRPr="007E48E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D0346B" w:rsidRPr="001424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сравнительный анализ природоохранных мероприятий;</w:t>
            </w:r>
          </w:p>
        </w:tc>
      </w:tr>
      <w:tr w:rsidR="00D0346B" w:rsidRPr="001424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выбор наиболее эффективных альтернативных природоохранных технологий;</w:t>
            </w:r>
          </w:p>
        </w:tc>
      </w:tr>
      <w:tr w:rsidR="00D0346B" w:rsidRPr="0014245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комплекс типовых природоохранных (мелиоративных, рекультивационных, очистных и др.) мероприятий в зависимости от эколого-экономических особенностей объекта и нормативно-правовых требований</w:t>
            </w:r>
          </w:p>
        </w:tc>
      </w:tr>
      <w:tr w:rsidR="00D0346B" w:rsidRPr="007E48E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D0346B" w:rsidRPr="0014245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планирования природоохранных мероприятий на основе принципа рационального природопользования</w:t>
            </w:r>
          </w:p>
        </w:tc>
      </w:tr>
      <w:tr w:rsidR="00D0346B" w:rsidRPr="00142457">
        <w:trPr>
          <w:trHeight w:hRule="exact" w:val="277"/>
        </w:trPr>
        <w:tc>
          <w:tcPr>
            <w:tcW w:w="766" w:type="dxa"/>
          </w:tcPr>
          <w:p w:rsidR="00D0346B" w:rsidRPr="00142457" w:rsidRDefault="00D0346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0346B" w:rsidRPr="00142457" w:rsidRDefault="00D0346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0346B" w:rsidRPr="00142457" w:rsidRDefault="00D0346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0346B" w:rsidRPr="00142457" w:rsidRDefault="00D0346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0346B" w:rsidRPr="00142457" w:rsidRDefault="00D0346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0346B" w:rsidRPr="00142457" w:rsidRDefault="00D0346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0346B" w:rsidRPr="00142457" w:rsidRDefault="00D0346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0346B" w:rsidRPr="00142457" w:rsidRDefault="00D0346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0346B" w:rsidRPr="00142457" w:rsidRDefault="00D0346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0346B" w:rsidRPr="00142457" w:rsidRDefault="00D0346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0346B" w:rsidRPr="00142457" w:rsidRDefault="00D0346B">
            <w:pPr>
              <w:rPr>
                <w:lang w:val="ru-RU"/>
              </w:rPr>
            </w:pPr>
          </w:p>
        </w:tc>
      </w:tr>
      <w:tr w:rsidR="00D0346B" w:rsidRPr="0014245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0346B" w:rsidRPr="007E48E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Компетен-</w:t>
            </w:r>
          </w:p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Инте</w:t>
            </w:r>
          </w:p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Примечание</w:t>
            </w:r>
          </w:p>
        </w:tc>
      </w:tr>
      <w:tr w:rsidR="00D0346B" w:rsidRPr="0014245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1. Геоэкологическое проектирование. Общие методологические положения и принципы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rPr>
                <w:lang w:val="ru-RU"/>
              </w:rPr>
            </w:pPr>
          </w:p>
        </w:tc>
      </w:tr>
      <w:tr w:rsidR="00D0346B" w:rsidRPr="007E48E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экологического проектирования и его значение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 Л3.2</w:t>
            </w:r>
          </w:p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/>
        </w:tc>
      </w:tr>
      <w:tr w:rsidR="00D0346B" w:rsidRPr="007E48E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Нормативная и правовая основы экологического проектирования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 Л3.2</w:t>
            </w:r>
          </w:p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/>
        </w:tc>
      </w:tr>
      <w:tr w:rsidR="00D0346B" w:rsidRPr="007E48E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Состояние и перспективы развития нормативной, методической и организационной базы проектирования.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 Л3.2</w:t>
            </w:r>
          </w:p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/>
        </w:tc>
      </w:tr>
      <w:tr w:rsidR="00D0346B" w:rsidRPr="007E48E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антропогеннопреобразованных систем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Л1.3Л2.2Л3.1 Л3.2</w:t>
            </w:r>
          </w:p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/>
        </w:tc>
      </w:tr>
      <w:tr w:rsidR="00D0346B" w:rsidRPr="0014245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2. Экологическое проектирование отдельных отраслей хозяйства, новых технологий и материалов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rPr>
                <w:lang w:val="ru-RU"/>
              </w:rPr>
            </w:pPr>
          </w:p>
        </w:tc>
      </w:tr>
      <w:tr w:rsidR="00D0346B" w:rsidRPr="007E48E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Подготовительный этап экологического проектирования антропогеннопреобразованных систем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 Л3.2</w:t>
            </w:r>
          </w:p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/>
        </w:tc>
      </w:tr>
      <w:tr w:rsidR="00D0346B" w:rsidRPr="007E48E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 обоснование новых технологий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Л1.3Л2.2Л3.1 Л3.2</w:t>
            </w:r>
          </w:p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/>
        </w:tc>
      </w:tr>
      <w:tr w:rsidR="00D0346B" w:rsidRPr="007E48E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Разновидности и особенности антропогеннопреобразованных систем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Л1.3Л2.2Л3.1 Л3.2</w:t>
            </w:r>
          </w:p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/>
        </w:tc>
      </w:tr>
      <w:tr w:rsidR="00D0346B" w:rsidRPr="007E48E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Основной этап экологического проектирования антропогеннопреобразованных систем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 Л3.2</w:t>
            </w:r>
          </w:p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/>
        </w:tc>
      </w:tr>
      <w:tr w:rsidR="00D0346B" w:rsidRPr="007E48E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Модуль техногенного давления.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Л1.3Л2.2Л3.1 Л3.2</w:t>
            </w:r>
          </w:p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/>
        </w:tc>
      </w:tr>
      <w:tr w:rsidR="00D0346B" w:rsidRPr="007E48E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Интегральные показатели техногенных воздействий на ландшафт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Л1.3Л2.2Л3.1 Л3.2</w:t>
            </w:r>
          </w:p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/>
        </w:tc>
      </w:tr>
    </w:tbl>
    <w:p w:rsidR="00D0346B" w:rsidRDefault="00D0346B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661"/>
        <w:gridCol w:w="259"/>
        <w:gridCol w:w="1640"/>
        <w:gridCol w:w="1901"/>
        <w:gridCol w:w="884"/>
        <w:gridCol w:w="642"/>
        <w:gridCol w:w="1039"/>
        <w:gridCol w:w="700"/>
        <w:gridCol w:w="573"/>
        <w:gridCol w:w="650"/>
        <w:gridCol w:w="373"/>
        <w:gridCol w:w="918"/>
      </w:tblGrid>
      <w:tr w:rsidR="00D0346B" w:rsidRPr="007E48E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rPr>
                <w:sz w:val="16"/>
                <w:szCs w:val="16"/>
              </w:rPr>
            </w:pPr>
            <w:r w:rsidRPr="007E48E3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D0346B" w:rsidRPr="007E48E3" w:rsidRDefault="00D0346B"/>
        </w:tc>
        <w:tc>
          <w:tcPr>
            <w:tcW w:w="710" w:type="dxa"/>
          </w:tcPr>
          <w:p w:rsidR="00D0346B" w:rsidRPr="007E48E3" w:rsidRDefault="00D0346B"/>
        </w:tc>
        <w:tc>
          <w:tcPr>
            <w:tcW w:w="1135" w:type="dxa"/>
          </w:tcPr>
          <w:p w:rsidR="00D0346B" w:rsidRPr="007E48E3" w:rsidRDefault="00D0346B"/>
        </w:tc>
        <w:tc>
          <w:tcPr>
            <w:tcW w:w="710" w:type="dxa"/>
          </w:tcPr>
          <w:p w:rsidR="00D0346B" w:rsidRPr="007E48E3" w:rsidRDefault="00D0346B"/>
        </w:tc>
        <w:tc>
          <w:tcPr>
            <w:tcW w:w="568" w:type="dxa"/>
          </w:tcPr>
          <w:p w:rsidR="00D0346B" w:rsidRPr="007E48E3" w:rsidRDefault="00D0346B"/>
        </w:tc>
        <w:tc>
          <w:tcPr>
            <w:tcW w:w="710" w:type="dxa"/>
          </w:tcPr>
          <w:p w:rsidR="00D0346B" w:rsidRPr="007E48E3" w:rsidRDefault="00D0346B"/>
        </w:tc>
        <w:tc>
          <w:tcPr>
            <w:tcW w:w="426" w:type="dxa"/>
          </w:tcPr>
          <w:p w:rsidR="00D0346B" w:rsidRPr="007E48E3" w:rsidRDefault="00D0346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7E48E3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D0346B" w:rsidRPr="007E48E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rPr>
                <w:sz w:val="19"/>
                <w:szCs w:val="19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Учет схемы районирования территории по сложности и остроте экологической обстановки.  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 Л3.2</w:t>
            </w:r>
          </w:p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/>
        </w:tc>
      </w:tr>
      <w:tr w:rsidR="00D0346B" w:rsidRPr="007E48E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Заключительный этап экологического проектирования антропогеннопреобразованных систем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Л1.3Л2.4Л3.1 Л3.2</w:t>
            </w:r>
          </w:p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/>
        </w:tc>
      </w:tr>
      <w:tr w:rsidR="00D0346B" w:rsidRPr="007E48E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производства современной ТЭЦ.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Л1.3Л2.3Л3.1 Л3.2</w:t>
            </w:r>
          </w:p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/>
        </w:tc>
      </w:tr>
      <w:tr w:rsidR="00D0346B" w:rsidRPr="007E48E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Специфика проектирования АЭС.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Л1.3Л2.2Л3.1 Л3.2</w:t>
            </w:r>
          </w:p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/>
        </w:tc>
      </w:tr>
      <w:tr w:rsidR="00D0346B" w:rsidRPr="007E48E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 ГЭС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Л1.3Л2.2Л3.1 Л3.2</w:t>
            </w:r>
          </w:p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/>
        </w:tc>
      </w:tr>
      <w:tr w:rsidR="00D0346B" w:rsidRPr="007E48E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Геоэкологическая оценка проектов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Л1.3Л2.2Л3.1 Л3.2</w:t>
            </w:r>
          </w:p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/>
        </w:tc>
      </w:tr>
      <w:tr w:rsidR="00D0346B" w:rsidRPr="007E48E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Обращение с опасными отходами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Л1.3Л2.2Л3.1 Л3.2</w:t>
            </w:r>
          </w:p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/>
        </w:tc>
      </w:tr>
      <w:tr w:rsidR="00D0346B" w:rsidRPr="007E48E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и экологическое обоснование природозащитных объектов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Л2.3 Л2.4Л3.1 Л3.2</w:t>
            </w:r>
          </w:p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/>
        </w:tc>
      </w:tr>
      <w:tr w:rsidR="00D0346B" w:rsidRPr="007E48E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заповедников, национальных парков, заказников, лесопарков, рекреационных объектов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Л2.3 Л2.4Л3.1 Л3.2</w:t>
            </w:r>
          </w:p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/>
        </w:tc>
      </w:tr>
      <w:tr w:rsidR="00D0346B" w:rsidRPr="007E48E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Геоэкологическое обоснование зон санитарной охраны, водоохранных зон в различных природных и техногенных условиях.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Л1.3Л2.1Л3.1 Л3.2</w:t>
            </w:r>
          </w:p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/>
        </w:tc>
      </w:tr>
      <w:tr w:rsidR="00D0346B" w:rsidRPr="007E48E3">
        <w:trPr>
          <w:trHeight w:hRule="exact" w:val="277"/>
        </w:trPr>
        <w:tc>
          <w:tcPr>
            <w:tcW w:w="710" w:type="dxa"/>
          </w:tcPr>
          <w:p w:rsidR="00D0346B" w:rsidRPr="007E48E3" w:rsidRDefault="00D0346B"/>
        </w:tc>
        <w:tc>
          <w:tcPr>
            <w:tcW w:w="285" w:type="dxa"/>
          </w:tcPr>
          <w:p w:rsidR="00D0346B" w:rsidRPr="007E48E3" w:rsidRDefault="00D0346B"/>
        </w:tc>
        <w:tc>
          <w:tcPr>
            <w:tcW w:w="1702" w:type="dxa"/>
          </w:tcPr>
          <w:p w:rsidR="00D0346B" w:rsidRPr="007E48E3" w:rsidRDefault="00D0346B"/>
        </w:tc>
        <w:tc>
          <w:tcPr>
            <w:tcW w:w="1986" w:type="dxa"/>
          </w:tcPr>
          <w:p w:rsidR="00D0346B" w:rsidRPr="007E48E3" w:rsidRDefault="00D0346B"/>
        </w:tc>
        <w:tc>
          <w:tcPr>
            <w:tcW w:w="851" w:type="dxa"/>
          </w:tcPr>
          <w:p w:rsidR="00D0346B" w:rsidRPr="007E48E3" w:rsidRDefault="00D0346B"/>
        </w:tc>
        <w:tc>
          <w:tcPr>
            <w:tcW w:w="710" w:type="dxa"/>
          </w:tcPr>
          <w:p w:rsidR="00D0346B" w:rsidRPr="007E48E3" w:rsidRDefault="00D0346B"/>
        </w:tc>
        <w:tc>
          <w:tcPr>
            <w:tcW w:w="1135" w:type="dxa"/>
          </w:tcPr>
          <w:p w:rsidR="00D0346B" w:rsidRPr="007E48E3" w:rsidRDefault="00D0346B"/>
        </w:tc>
        <w:tc>
          <w:tcPr>
            <w:tcW w:w="710" w:type="dxa"/>
          </w:tcPr>
          <w:p w:rsidR="00D0346B" w:rsidRPr="007E48E3" w:rsidRDefault="00D0346B"/>
        </w:tc>
        <w:tc>
          <w:tcPr>
            <w:tcW w:w="568" w:type="dxa"/>
          </w:tcPr>
          <w:p w:rsidR="00D0346B" w:rsidRPr="007E48E3" w:rsidRDefault="00D0346B"/>
        </w:tc>
        <w:tc>
          <w:tcPr>
            <w:tcW w:w="710" w:type="dxa"/>
          </w:tcPr>
          <w:p w:rsidR="00D0346B" w:rsidRPr="007E48E3" w:rsidRDefault="00D0346B"/>
        </w:tc>
        <w:tc>
          <w:tcPr>
            <w:tcW w:w="426" w:type="dxa"/>
          </w:tcPr>
          <w:p w:rsidR="00D0346B" w:rsidRPr="007E48E3" w:rsidRDefault="00D0346B"/>
        </w:tc>
        <w:tc>
          <w:tcPr>
            <w:tcW w:w="993" w:type="dxa"/>
          </w:tcPr>
          <w:p w:rsidR="00D0346B" w:rsidRPr="007E48E3" w:rsidRDefault="00D0346B"/>
        </w:tc>
      </w:tr>
      <w:tr w:rsidR="00D0346B" w:rsidRPr="007E48E3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0346B" w:rsidRPr="007E48E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D0346B" w:rsidRPr="007E48E3">
        <w:trPr>
          <w:trHeight w:hRule="exact" w:val="2895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курсовых проектов (3 семестр)</w:t>
            </w:r>
          </w:p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Геоэкологическое проектирование территории</w:t>
            </w:r>
          </w:p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Геоэкологическая характеристика и проектирование санитарно-защитной зоны завода или предприятия</w:t>
            </w:r>
          </w:p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Комплексная геоэкологическая оценка состояния территории района</w:t>
            </w:r>
          </w:p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Оценка геоэкологического состояния полигона захоронения твердых бытовых отходов</w:t>
            </w:r>
          </w:p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Геоэкологическая характеристика и проектные предложения по улучшению экологического состояния района.</w:t>
            </w:r>
          </w:p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Геоэкологические особенности озелененных территорий общего пользования (на примере парков, скверов, улиц, бульваров и т.д.)</w:t>
            </w:r>
          </w:p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Геоэкологическая характеристика и проектирование водоохранной зоны.</w:t>
            </w:r>
          </w:p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собенности экологического проектирования особо охраняемых природных территорий.</w:t>
            </w:r>
          </w:p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Проект проведения мониторинга для геоэкологической оценки</w:t>
            </w:r>
          </w:p>
          <w:p w:rsidR="00D0346B" w:rsidRPr="007E48E3" w:rsidRDefault="00D0346B">
            <w:pPr>
              <w:spacing w:after="0" w:line="240" w:lineRule="auto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10.Геоэкологическая оценка проекта</w:t>
            </w:r>
          </w:p>
        </w:tc>
      </w:tr>
      <w:tr w:rsidR="00D0346B" w:rsidRPr="007E48E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D0346B" w:rsidRPr="0014245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предсавлен в Приложении 1</w:t>
            </w:r>
          </w:p>
        </w:tc>
      </w:tr>
      <w:tr w:rsidR="00D0346B" w:rsidRPr="007E48E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D0346B" w:rsidRPr="0014245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Тест, защита проекта по экологическому проектированию антропогенно-преобразованных систем</w:t>
            </w:r>
          </w:p>
        </w:tc>
      </w:tr>
      <w:tr w:rsidR="00D0346B" w:rsidRPr="00142457">
        <w:trPr>
          <w:trHeight w:hRule="exact" w:val="277"/>
        </w:trPr>
        <w:tc>
          <w:tcPr>
            <w:tcW w:w="710" w:type="dxa"/>
          </w:tcPr>
          <w:p w:rsidR="00D0346B" w:rsidRPr="00142457" w:rsidRDefault="00D0346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0346B" w:rsidRPr="00142457" w:rsidRDefault="00D0346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0346B" w:rsidRPr="00142457" w:rsidRDefault="00D0346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0346B" w:rsidRPr="00142457" w:rsidRDefault="00D0346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0346B" w:rsidRPr="00142457" w:rsidRDefault="00D0346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0346B" w:rsidRPr="00142457" w:rsidRDefault="00D0346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0346B" w:rsidRPr="00142457" w:rsidRDefault="00D0346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0346B" w:rsidRPr="00142457" w:rsidRDefault="00D0346B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D0346B" w:rsidRPr="00142457" w:rsidRDefault="00D0346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0346B" w:rsidRPr="00142457" w:rsidRDefault="00D0346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0346B" w:rsidRPr="00142457" w:rsidRDefault="00D0346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0346B" w:rsidRPr="00142457" w:rsidRDefault="00D0346B">
            <w:pPr>
              <w:rPr>
                <w:lang w:val="ru-RU"/>
              </w:rPr>
            </w:pPr>
          </w:p>
        </w:tc>
      </w:tr>
      <w:tr w:rsidR="00D0346B" w:rsidRPr="0014245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0346B" w:rsidRPr="007E48E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D0346B" w:rsidRPr="007E48E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D0346B" w:rsidRPr="007E48E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:rsidR="00D0346B" w:rsidRDefault="00D0346B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54"/>
        <w:gridCol w:w="1903"/>
        <w:gridCol w:w="1741"/>
        <w:gridCol w:w="3176"/>
        <w:gridCol w:w="1671"/>
        <w:gridCol w:w="995"/>
      </w:tblGrid>
      <w:tr w:rsidR="00D0346B" w:rsidRPr="007E48E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rPr>
                <w:sz w:val="16"/>
                <w:szCs w:val="16"/>
              </w:rPr>
            </w:pPr>
            <w:r w:rsidRPr="007E48E3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3403" w:type="dxa"/>
          </w:tcPr>
          <w:p w:rsidR="00D0346B" w:rsidRPr="007E48E3" w:rsidRDefault="00D0346B"/>
        </w:tc>
        <w:tc>
          <w:tcPr>
            <w:tcW w:w="1702" w:type="dxa"/>
          </w:tcPr>
          <w:p w:rsidR="00D0346B" w:rsidRPr="007E48E3" w:rsidRDefault="00D0346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7E48E3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D0346B" w:rsidRPr="007E48E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0346B" w:rsidRPr="007E48E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Черняева Е. В., Викторов В.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ландшафтного проектирования и строительства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МПГУ, 2014, http://biblioclub.ru/index.php? page=book&amp;id=274982</w:t>
            </w:r>
          </w:p>
        </w:tc>
      </w:tr>
      <w:tr w:rsidR="00D0346B" w:rsidRPr="00142457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Ляпустин С. Н., Сонин В. В., Барей Н.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Правовые основы охраны природы: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Владивосток: Российская таможенная академия, Владивостокский филиал, 2014, 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=438353</w:t>
            </w:r>
          </w:p>
        </w:tc>
      </w:tr>
      <w:tr w:rsidR="00D0346B" w:rsidRPr="00142457">
        <w:trPr>
          <w:trHeight w:hRule="exact" w:val="157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Ласточкин А.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общей теории геосистем: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Санкт-Петербург: Издательство Санкт- Петербургского Государственного Университета, 2016, 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=458067</w:t>
            </w:r>
          </w:p>
        </w:tc>
      </w:tr>
      <w:tr w:rsidR="00D0346B" w:rsidRPr="007E48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D0346B" w:rsidRPr="007E48E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0346B" w:rsidRPr="00142457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Трещевская Э. И., Трещевский И.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Повышение плодородия субстратов в промышленных отвалах Курской магнитной аномалии: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Воронеж: Воронежская государственная лесотехническая академия, 2011, 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=143243</w:t>
            </w:r>
          </w:p>
        </w:tc>
      </w:tr>
      <w:tr w:rsidR="00D0346B" w:rsidRPr="00142457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Гвоздинский В.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Промышленная экология: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Самара: Самарский государственный архитектурно-строительный университет, 2011, 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=144361</w:t>
            </w:r>
          </w:p>
        </w:tc>
      </w:tr>
      <w:tr w:rsidR="00D0346B" w:rsidRPr="00142457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Зеньков И.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Рекультивация нарушенных земель в угледобывающих регионах с развитым земледелием: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Красноярск: Сибирский федеральный университет, 2010, 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=229364</w:t>
            </w:r>
          </w:p>
        </w:tc>
      </w:tr>
      <w:tr w:rsidR="00D0346B" w:rsidRPr="0014245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Хорошев А. В., Немчинова А. В., Авданин В. О.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Ландшафты и экологическая сеть Костромской области. Ландшафтно-географические основы проектирования экологической сети Костромской области: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Кострома: КГУ им. Н. А. Некрасова, 2013, 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=275637</w:t>
            </w:r>
          </w:p>
        </w:tc>
      </w:tr>
      <w:tr w:rsidR="00D0346B" w:rsidRPr="007E48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D0346B" w:rsidRPr="007E48E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0346B" w:rsidRPr="0014245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Потравный И. М., Лукьянчиков Н.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Экономика и организация природопользования: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Юнити-Дана, 2015, 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=118253</w:t>
            </w:r>
          </w:p>
        </w:tc>
      </w:tr>
      <w:tr w:rsidR="00D0346B" w:rsidRPr="007E48E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Гривко Е. В., Шайхутдинова А. А., Глуховская М. 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Экология: прикладные аспекты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Оренбург: ОГУ, 2017, http://biblioclub.ru/index.php? page=book&amp;id=481758</w:t>
            </w:r>
          </w:p>
        </w:tc>
      </w:tr>
      <w:tr w:rsidR="00D0346B" w:rsidRPr="0014245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0346B" w:rsidRPr="0014245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Дьяконов К. Н., Дончева А. В. Экологическое проектирование и экспертиза: Учебник для вузов / К. Н. Дьяконов, А. В. Дончева. — М.: Аспект Пресс, 2002. - 384 с. (Электронный ресурс).</w:t>
            </w:r>
          </w:p>
        </w:tc>
      </w:tr>
      <w:tr w:rsidR="00D0346B" w:rsidRPr="0014245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Жучкова В.К., Раковская Э.М. Методы комплексных физико-географических исследований – М.: Изд. центр «Академия», 2004. – 368 с. (Электронный ресурс).</w:t>
            </w:r>
          </w:p>
        </w:tc>
      </w:tr>
      <w:tr w:rsidR="00D0346B" w:rsidRPr="007E48E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rPr>
                <w:sz w:val="19"/>
                <w:szCs w:val="19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Карта озелененных территорий общего пользования Нижнего Новгорода. 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(Электронный ресурс)</w:t>
            </w:r>
          </w:p>
        </w:tc>
      </w:tr>
      <w:tr w:rsidR="00D0346B" w:rsidRPr="0014245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Мананков А.В. Геоэкология. Промышленная экология: учеб. пособие / А.В. Мананков. – Томск : Изд-во Том.гос. архит.-строит. ун-та, 2010. – 204 с.</w:t>
            </w:r>
          </w:p>
        </w:tc>
      </w:tr>
      <w:tr w:rsidR="00D0346B" w:rsidRPr="007E48E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rPr>
                <w:sz w:val="19"/>
                <w:szCs w:val="19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полевых экологических исследований: Учеб. Пособие / Авт. коллектив: О.Н. Артаев, Д.И. Башмаков, О.В. Безина и др. 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Саранск: Изд-во Мордов. Ун-та, 2014. (Электронный ресурс)</w:t>
            </w:r>
          </w:p>
        </w:tc>
      </w:tr>
      <w:tr w:rsidR="00D0346B" w:rsidRPr="0014245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Министерство экологии и природных ресурсов Нижегородской области.</w:t>
            </w:r>
          </w:p>
        </w:tc>
      </w:tr>
      <w:tr w:rsidR="00D0346B" w:rsidRPr="007E48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D0346B" w:rsidRPr="007E48E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 браузер, "Пакет MSOffice", MicrosoftOfficeProjectProfessional, LMSMoodle.</w:t>
            </w:r>
          </w:p>
        </w:tc>
      </w:tr>
      <w:tr w:rsidR="00D0346B" w:rsidRPr="007E48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</w:tbl>
    <w:p w:rsidR="00D0346B" w:rsidRDefault="00D0346B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6"/>
        <w:gridCol w:w="3692"/>
        <w:gridCol w:w="4814"/>
        <w:gridCol w:w="968"/>
      </w:tblGrid>
      <w:tr w:rsidR="00D0346B" w:rsidRPr="007E48E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rPr>
                <w:sz w:val="16"/>
                <w:szCs w:val="16"/>
              </w:rPr>
            </w:pPr>
            <w:r w:rsidRPr="007E48E3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D0346B" w:rsidRPr="007E48E3" w:rsidRDefault="00D0346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7E48E3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D0346B" w:rsidRPr="001424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D0346B" w:rsidRPr="001424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D0346B" w:rsidRPr="001424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D0346B" w:rsidRPr="001424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D0346B" w:rsidRPr="001424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D0346B" w:rsidRPr="001424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emercom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Сайт МЧС</w:t>
            </w:r>
          </w:p>
        </w:tc>
      </w:tr>
      <w:tr w:rsidR="00D0346B" w:rsidRPr="001424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Сайт Министерства образования и науки РФ</w:t>
            </w:r>
          </w:p>
        </w:tc>
      </w:tr>
      <w:tr w:rsidR="00D0346B" w:rsidRPr="007E48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/>
        </w:tc>
      </w:tr>
      <w:tr w:rsidR="00D0346B" w:rsidRPr="007E48E3">
        <w:trPr>
          <w:trHeight w:hRule="exact" w:val="277"/>
        </w:trPr>
        <w:tc>
          <w:tcPr>
            <w:tcW w:w="766" w:type="dxa"/>
          </w:tcPr>
          <w:p w:rsidR="00D0346B" w:rsidRPr="007E48E3" w:rsidRDefault="00D0346B"/>
        </w:tc>
        <w:tc>
          <w:tcPr>
            <w:tcW w:w="3913" w:type="dxa"/>
          </w:tcPr>
          <w:p w:rsidR="00D0346B" w:rsidRPr="007E48E3" w:rsidRDefault="00D0346B"/>
        </w:tc>
        <w:tc>
          <w:tcPr>
            <w:tcW w:w="5104" w:type="dxa"/>
          </w:tcPr>
          <w:p w:rsidR="00D0346B" w:rsidRPr="007E48E3" w:rsidRDefault="00D0346B"/>
        </w:tc>
        <w:tc>
          <w:tcPr>
            <w:tcW w:w="993" w:type="dxa"/>
          </w:tcPr>
          <w:p w:rsidR="00D0346B" w:rsidRPr="007E48E3" w:rsidRDefault="00D0346B"/>
        </w:tc>
      </w:tr>
      <w:tr w:rsidR="00D0346B" w:rsidRPr="001424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0346B" w:rsidRPr="007E48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7.1. Описание материально-технической базы</w:t>
            </w:r>
          </w:p>
        </w:tc>
      </w:tr>
      <w:tr w:rsidR="00D0346B" w:rsidRPr="0014245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(модуля) требует наличия в аудитории мультимедийного оборудования (компьютер, видеопроектор, экран).</w:t>
            </w:r>
          </w:p>
        </w:tc>
      </w:tr>
      <w:tr w:rsidR="00D0346B" w:rsidRPr="007E48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/>
        </w:tc>
      </w:tr>
      <w:tr w:rsidR="00D0346B" w:rsidRPr="0014245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      </w:r>
          </w:p>
        </w:tc>
      </w:tr>
      <w:tr w:rsidR="00D0346B" w:rsidRPr="001424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технологии: технология мультимедиа, Интернет-технология.</w:t>
            </w:r>
          </w:p>
        </w:tc>
      </w:tr>
      <w:tr w:rsidR="00D0346B" w:rsidRPr="001424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и электронные средства обучения и контроля знаний студентов: ЭУМК в системе 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D0346B" w:rsidRPr="007E48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7E48E3" w:rsidRDefault="00D0346B">
            <w:pPr>
              <w:spacing w:after="0" w:line="240" w:lineRule="auto"/>
              <w:rPr>
                <w:sz w:val="19"/>
                <w:szCs w:val="19"/>
              </w:rPr>
            </w:pP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Перечень программного обеспечения: Интернет браузер, "Пакет MSOffice", MicrosoftOfficeProjectProfessional, LMSMoodle.</w:t>
            </w:r>
          </w:p>
        </w:tc>
      </w:tr>
      <w:tr w:rsidR="00D0346B" w:rsidRPr="007E48E3">
        <w:trPr>
          <w:trHeight w:hRule="exact" w:val="277"/>
        </w:trPr>
        <w:tc>
          <w:tcPr>
            <w:tcW w:w="766" w:type="dxa"/>
          </w:tcPr>
          <w:p w:rsidR="00D0346B" w:rsidRPr="007E48E3" w:rsidRDefault="00D0346B"/>
        </w:tc>
        <w:tc>
          <w:tcPr>
            <w:tcW w:w="3913" w:type="dxa"/>
          </w:tcPr>
          <w:p w:rsidR="00D0346B" w:rsidRPr="007E48E3" w:rsidRDefault="00D0346B"/>
        </w:tc>
        <w:tc>
          <w:tcPr>
            <w:tcW w:w="5104" w:type="dxa"/>
          </w:tcPr>
          <w:p w:rsidR="00D0346B" w:rsidRPr="007E48E3" w:rsidRDefault="00D0346B"/>
        </w:tc>
        <w:tc>
          <w:tcPr>
            <w:tcW w:w="993" w:type="dxa"/>
          </w:tcPr>
          <w:p w:rsidR="00D0346B" w:rsidRPr="007E48E3" w:rsidRDefault="00D0346B"/>
        </w:tc>
      </w:tr>
      <w:tr w:rsidR="00D0346B" w:rsidRPr="001424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D0346B" w:rsidRPr="00142457">
        <w:trPr>
          <w:trHeight w:hRule="exact" w:val="179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Кротова Е.А.  Мониторинг безопасности: учебно-методическое пособие. 2015. 61с.</w:t>
            </w:r>
          </w:p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0346B" w:rsidRPr="00142457" w:rsidRDefault="00D034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"Рейтинговая система оценки качества подготовки студентов" 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7E48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1424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системе оценки качества подготовки студентов</w:t>
            </w:r>
          </w:p>
        </w:tc>
      </w:tr>
    </w:tbl>
    <w:p w:rsidR="00D0346B" w:rsidRPr="00142457" w:rsidRDefault="00D0346B">
      <w:pPr>
        <w:rPr>
          <w:lang w:val="ru-RU"/>
        </w:rPr>
      </w:pPr>
    </w:p>
    <w:sectPr w:rsidR="00D0346B" w:rsidRPr="00142457" w:rsidSect="005B3B9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31453"/>
    <w:rsid w:val="0002418B"/>
    <w:rsid w:val="00142457"/>
    <w:rsid w:val="001F0BC7"/>
    <w:rsid w:val="00452B89"/>
    <w:rsid w:val="005B3B96"/>
    <w:rsid w:val="007E48E3"/>
    <w:rsid w:val="00D0346B"/>
    <w:rsid w:val="00D31453"/>
    <w:rsid w:val="00D36F1B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B3B96"/>
    <w:pPr>
      <w:spacing w:after="200" w:line="276" w:lineRule="auto"/>
    </w:pPr>
    <w:rPr>
      <w:rFonts w:cs="Calibri"/>
      <w:lang w:val="en-US"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</TotalTime>
  <Pages>8</Pages>
  <Words>2072</Words>
  <Characters>11814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2018-2019_05_04_06 МЭП-18_plx_Учебное событие_ Экологическое проектирование антропогеннопреобразованных систем_</dc:title>
  <dc:subject/>
  <dc:creator>FastReport.NET</dc:creator>
  <cp:keywords/>
  <dc:description/>
  <cp:lastModifiedBy>Козлов А.В.</cp:lastModifiedBy>
  <cp:revision>2</cp:revision>
  <dcterms:created xsi:type="dcterms:W3CDTF">2019-08-27T18:41:00Z</dcterms:created>
  <dcterms:modified xsi:type="dcterms:W3CDTF">2019-08-27T18:42:00Z</dcterms:modified>
</cp:coreProperties>
</file>